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526" w:rsidRDefault="00377526" w:rsidP="0037752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Robert FULBARNE</w:t>
      </w:r>
      <w:r>
        <w:rPr>
          <w:rFonts w:ascii="Times New Roman" w:hAnsi="Times New Roman"/>
        </w:rPr>
        <w:t xml:space="preserve">     (d.1471)</w:t>
      </w:r>
    </w:p>
    <w:p w:rsidR="00377526" w:rsidRDefault="00377526" w:rsidP="0037752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Blythe, Nottinghamshire.</w:t>
      </w:r>
    </w:p>
    <w:p w:rsidR="00377526" w:rsidRDefault="00377526" w:rsidP="00377526">
      <w:pPr>
        <w:pStyle w:val="Body1"/>
        <w:rPr>
          <w:rFonts w:ascii="Times New Roman" w:hAnsi="Times New Roman"/>
        </w:rPr>
      </w:pPr>
    </w:p>
    <w:p w:rsidR="00377526" w:rsidRDefault="00377526" w:rsidP="00377526">
      <w:pPr>
        <w:pStyle w:val="Body1"/>
        <w:rPr>
          <w:rFonts w:ascii="Times New Roman" w:hAnsi="Times New Roman"/>
        </w:rPr>
      </w:pPr>
    </w:p>
    <w:p w:rsidR="00377526" w:rsidRDefault="00377526" w:rsidP="0037752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2 Oct.1471</w:t>
      </w:r>
      <w:r>
        <w:rPr>
          <w:rFonts w:ascii="Times New Roman" w:hAnsi="Times New Roman"/>
        </w:rPr>
        <w:tab/>
        <w:t>Administration of his goods and possessions was granted. (W.Y.R. p.66)</w:t>
      </w:r>
    </w:p>
    <w:p w:rsidR="00377526" w:rsidRDefault="00377526" w:rsidP="00377526">
      <w:pPr>
        <w:pStyle w:val="Body1"/>
        <w:rPr>
          <w:rFonts w:ascii="Times New Roman" w:hAnsi="Times New Roman"/>
        </w:rPr>
      </w:pPr>
    </w:p>
    <w:p w:rsidR="00377526" w:rsidRDefault="00377526" w:rsidP="00377526">
      <w:pPr>
        <w:pStyle w:val="Body1"/>
        <w:rPr>
          <w:rFonts w:ascii="Times New Roman" w:hAnsi="Times New Roman"/>
        </w:rPr>
      </w:pPr>
    </w:p>
    <w:p w:rsidR="00377526" w:rsidRDefault="00377526" w:rsidP="0037752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526" w:rsidRDefault="00377526" w:rsidP="00564E3C">
      <w:pPr>
        <w:spacing w:after="0" w:line="240" w:lineRule="auto"/>
      </w:pPr>
      <w:r>
        <w:separator/>
      </w:r>
    </w:p>
  </w:endnote>
  <w:endnote w:type="continuationSeparator" w:id="0">
    <w:p w:rsidR="00377526" w:rsidRDefault="0037752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77526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526" w:rsidRDefault="00377526" w:rsidP="00564E3C">
      <w:pPr>
        <w:spacing w:after="0" w:line="240" w:lineRule="auto"/>
      </w:pPr>
      <w:r>
        <w:separator/>
      </w:r>
    </w:p>
  </w:footnote>
  <w:footnote w:type="continuationSeparator" w:id="0">
    <w:p w:rsidR="00377526" w:rsidRDefault="0037752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526"/>
    <w:rsid w:val="00372DC6"/>
    <w:rsid w:val="0037752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1E920B-B509-4603-A8CE-B068F9CFF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377526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2015-10-28T20:31:00Z</dcterms:created>
  <dcterms:modified xsi:type="dcterms:W3CDTF">2015-10-28T20:32:00Z</dcterms:modified>
</cp:coreProperties>
</file>